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16C0C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Laurence RYSCHWORTH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659ABF21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Norwich. Worsted weaver.</w:t>
      </w:r>
    </w:p>
    <w:p w14:paraId="7CA34CB8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</w:p>
    <w:p w14:paraId="1FC33917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</w:p>
    <w:p w14:paraId="1F71DFC7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  <w:lang w:val="en-GB"/>
        </w:rPr>
        <w:t>Pecke</w:t>
      </w:r>
      <w:proofErr w:type="spellEnd"/>
      <w:r>
        <w:rPr>
          <w:rFonts w:cs="Times New Roman"/>
          <w:szCs w:val="24"/>
          <w:lang w:val="en-GB"/>
        </w:rPr>
        <w:t xml:space="preserve"> of Norwich, bowyer(q.v.).</w:t>
      </w:r>
    </w:p>
    <w:p w14:paraId="6EA2A683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0DAEBE5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</w:p>
    <w:p w14:paraId="19989738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</w:p>
    <w:p w14:paraId="0DEE0FE5" w14:textId="77777777" w:rsidR="000249E6" w:rsidRDefault="000249E6" w:rsidP="000249E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06 March 2025</w:t>
      </w:r>
      <w:r>
        <w:rPr>
          <w:rFonts w:cs="Times New Roman"/>
          <w:szCs w:val="24"/>
          <w:lang w:val="en-GB"/>
        </w:rPr>
        <w:fldChar w:fldCharType="end"/>
      </w:r>
    </w:p>
    <w:p w14:paraId="3424E8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A64C2" w14:textId="77777777" w:rsidR="000249E6" w:rsidRDefault="000249E6" w:rsidP="009139A6">
      <w:r>
        <w:separator/>
      </w:r>
    </w:p>
  </w:endnote>
  <w:endnote w:type="continuationSeparator" w:id="0">
    <w:p w14:paraId="00952E0C" w14:textId="77777777" w:rsidR="000249E6" w:rsidRDefault="000249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682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3F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3A6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3AED" w14:textId="77777777" w:rsidR="000249E6" w:rsidRDefault="000249E6" w:rsidP="009139A6">
      <w:r>
        <w:separator/>
      </w:r>
    </w:p>
  </w:footnote>
  <w:footnote w:type="continuationSeparator" w:id="0">
    <w:p w14:paraId="66A3F46E" w14:textId="77777777" w:rsidR="000249E6" w:rsidRDefault="000249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7E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1D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8B3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E6"/>
    <w:rsid w:val="000249E6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E010A"/>
  <w15:chartTrackingRefBased/>
  <w15:docId w15:val="{9A050619-D8FA-40FD-AC58-DDC687767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49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2025-03-06T21:13:00Z</dcterms:created>
  <dcterms:modified xsi:type="dcterms:W3CDTF">2025-03-06T21:14:00Z</dcterms:modified>
</cp:coreProperties>
</file>